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FE7E84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252EF12C" wp14:editId="14E6F982">
                <wp:simplePos x="0" y="0"/>
                <wp:positionH relativeFrom="margin">
                  <wp:posOffset>4927600</wp:posOffset>
                </wp:positionH>
                <wp:positionV relativeFrom="paragraph">
                  <wp:posOffset>4922520</wp:posOffset>
                </wp:positionV>
                <wp:extent cx="723900" cy="44450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E84" w:rsidRPr="004014FD" w:rsidRDefault="00FE7E84" w:rsidP="00FE7E8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Harriet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EF1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pt;margin-top:387.6pt;width:57pt;height:3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" stroked="f">
                <v:textbox>
                  <w:txbxContent>
                    <w:p w:rsidR="00FE7E84" w:rsidRPr="004014FD" w:rsidRDefault="00FE7E84" w:rsidP="00FE7E8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Harriet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BFE9F81" wp14:editId="723A094D">
                <wp:simplePos x="0" y="0"/>
                <wp:positionH relativeFrom="margin">
                  <wp:posOffset>4876800</wp:posOffset>
                </wp:positionH>
                <wp:positionV relativeFrom="paragraph">
                  <wp:posOffset>5435600</wp:posOffset>
                </wp:positionV>
                <wp:extent cx="762000" cy="444500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E84" w:rsidRPr="004014FD" w:rsidRDefault="00FE7E84" w:rsidP="00FE7E8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Arrabella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E9F81" id="_x0000_s1027" type="#_x0000_t202" style="position:absolute;margin-left:384pt;margin-top:428pt;width:60pt;height: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" stroked="f">
                <v:textbox>
                  <w:txbxContent>
                    <w:p w:rsidR="00FE7E84" w:rsidRPr="004014FD" w:rsidRDefault="00FE7E84" w:rsidP="00FE7E84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Arrabella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3783CF7A" wp14:editId="56BB4293">
                <wp:simplePos x="0" y="0"/>
                <wp:positionH relativeFrom="margin">
                  <wp:posOffset>4102100</wp:posOffset>
                </wp:positionH>
                <wp:positionV relativeFrom="paragraph">
                  <wp:posOffset>6573520</wp:posOffset>
                </wp:positionV>
                <wp:extent cx="723900" cy="444500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E84" w:rsidRPr="004014FD" w:rsidRDefault="00FE7E84" w:rsidP="00FE7E8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Freddie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CF7A" id="_x0000_s1028" type="#_x0000_t202" style="position:absolute;margin-left:323pt;margin-top:517.6pt;width:57pt;height:3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" stroked="f">
                <v:textbox>
                  <w:txbxContent>
                    <w:p w:rsidR="00FE7E84" w:rsidRPr="004014FD" w:rsidRDefault="00FE7E84" w:rsidP="00FE7E8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Freddie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8F5F7A3" wp14:editId="3F2A1A2E">
                <wp:simplePos x="0" y="0"/>
                <wp:positionH relativeFrom="margin">
                  <wp:posOffset>2501900</wp:posOffset>
                </wp:positionH>
                <wp:positionV relativeFrom="paragraph">
                  <wp:posOffset>3213100</wp:posOffset>
                </wp:positionV>
                <wp:extent cx="622300" cy="444500"/>
                <wp:effectExtent l="0" t="0" r="6350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E84" w:rsidRPr="004014FD" w:rsidRDefault="00FE7E84" w:rsidP="00FE7E8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Issy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5F7A3" id="_x0000_s1029" type="#_x0000_t202" style="position:absolute;margin-left:197pt;margin-top:253pt;width:49pt;height:3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" stroked="f">
                <v:textbox>
                  <w:txbxContent>
                    <w:p w:rsidR="00FE7E84" w:rsidRPr="004014FD" w:rsidRDefault="00FE7E84" w:rsidP="00FE7E84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Issy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D3B3B1D" wp14:editId="7457B0A8">
                <wp:simplePos x="0" y="0"/>
                <wp:positionH relativeFrom="margin">
                  <wp:posOffset>2438400</wp:posOffset>
                </wp:positionH>
                <wp:positionV relativeFrom="paragraph">
                  <wp:posOffset>3779520</wp:posOffset>
                </wp:positionV>
                <wp:extent cx="723900" cy="444500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E84" w:rsidRPr="004014FD" w:rsidRDefault="00FE7E84" w:rsidP="00FE7E8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Louie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B3B1D" id="_x0000_s1030" type="#_x0000_t202" style="position:absolute;margin-left:192pt;margin-top:297.6pt;width:57pt;height:3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" stroked="f">
                <v:textbox>
                  <w:txbxContent>
                    <w:p w:rsidR="00FE7E84" w:rsidRPr="004014FD" w:rsidRDefault="00FE7E84" w:rsidP="00FE7E84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Louie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321172A" wp14:editId="07828319">
                <wp:simplePos x="0" y="0"/>
                <wp:positionH relativeFrom="margin">
                  <wp:posOffset>2413000</wp:posOffset>
                </wp:positionH>
                <wp:positionV relativeFrom="paragraph">
                  <wp:posOffset>4356100</wp:posOffset>
                </wp:positionV>
                <wp:extent cx="723900" cy="457200"/>
                <wp:effectExtent l="0" t="0" r="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Mrs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Sauter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1172A" id="_x0000_s1031" type="#_x0000_t202" style="position:absolute;margin-left:190pt;margin-top:343pt;width:57pt;height:36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Mrs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Sauter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4EC0B95" wp14:editId="5E852121">
                <wp:simplePos x="0" y="0"/>
                <wp:positionH relativeFrom="margin">
                  <wp:posOffset>1574800</wp:posOffset>
                </wp:positionH>
                <wp:positionV relativeFrom="paragraph">
                  <wp:posOffset>5443220</wp:posOffset>
                </wp:positionV>
                <wp:extent cx="723900" cy="444500"/>
                <wp:effectExtent l="0" t="0" r="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George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C0B95" id="_x0000_s1032" type="#_x0000_t202" style="position:absolute;margin-left:124pt;margin-top:428.6pt;width:57pt;height: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George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454CC33" wp14:editId="342A98DE">
                <wp:simplePos x="0" y="0"/>
                <wp:positionH relativeFrom="margin">
                  <wp:posOffset>1600200</wp:posOffset>
                </wp:positionH>
                <wp:positionV relativeFrom="paragraph">
                  <wp:posOffset>6040120</wp:posOffset>
                </wp:positionV>
                <wp:extent cx="723900" cy="444500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Henry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54CC33" id="_x0000_s1033" type="#_x0000_t202" style="position:absolute;margin-left:126pt;margin-top:475.6pt;width:57pt;height:3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Henry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1375C68" wp14:editId="23E0E0DE">
                <wp:simplePos x="0" y="0"/>
                <wp:positionH relativeFrom="margin">
                  <wp:posOffset>736600</wp:posOffset>
                </wp:positionH>
                <wp:positionV relativeFrom="paragraph">
                  <wp:posOffset>6040120</wp:posOffset>
                </wp:positionV>
                <wp:extent cx="723900" cy="444500"/>
                <wp:effectExtent l="0" t="0" r="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Harry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5C68" id="_x0000_s1034" type="#_x0000_t202" style="position:absolute;margin-left:58pt;margin-top:475.6pt;width:57pt;height:3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Harry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051F6B62" wp14:editId="21675410">
                <wp:simplePos x="0" y="0"/>
                <wp:positionH relativeFrom="margin">
                  <wp:posOffset>774700</wp:posOffset>
                </wp:positionH>
                <wp:positionV relativeFrom="paragraph">
                  <wp:posOffset>6548120</wp:posOffset>
                </wp:positionV>
                <wp:extent cx="723900" cy="444500"/>
                <wp:effectExtent l="0" t="0" r="0" b="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Noah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F6B62" id="_x0000_s1035" type="#_x0000_t202" style="position:absolute;margin-left:61pt;margin-top:515.6pt;width:57pt;height:3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Noah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410ABE7" wp14:editId="5E9F7856">
                <wp:simplePos x="0" y="0"/>
                <wp:positionH relativeFrom="margin">
                  <wp:posOffset>4940300</wp:posOffset>
                </wp:positionH>
                <wp:positionV relativeFrom="paragraph">
                  <wp:posOffset>6007100</wp:posOffset>
                </wp:positionV>
                <wp:extent cx="723900" cy="45720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Miss George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0ABE7" id="_x0000_s1036" type="#_x0000_t202" style="position:absolute;margin-left:389pt;margin-top:473pt;width:57pt;height:36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Miss George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6D856A8" wp14:editId="54813595">
                <wp:simplePos x="0" y="0"/>
                <wp:positionH relativeFrom="margin">
                  <wp:posOffset>2438400</wp:posOffset>
                </wp:positionH>
                <wp:positionV relativeFrom="paragraph">
                  <wp:posOffset>4864100</wp:posOffset>
                </wp:positionV>
                <wp:extent cx="723900" cy="508000"/>
                <wp:effectExtent l="0" t="0" r="0" b="63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Mrs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Howley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856A8" id="_x0000_s1037" type="#_x0000_t202" style="position:absolute;margin-left:192pt;margin-top:383pt;width:57pt;height:4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Mrs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Howley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BF18B10" wp14:editId="7C70E144">
                <wp:simplePos x="0" y="0"/>
                <wp:positionH relativeFrom="margin">
                  <wp:posOffset>4902200</wp:posOffset>
                </wp:positionH>
                <wp:positionV relativeFrom="paragraph">
                  <wp:posOffset>6553200</wp:posOffset>
                </wp:positionV>
                <wp:extent cx="723900" cy="469900"/>
                <wp:effectExtent l="0" t="0" r="0" b="635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Mrs White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18B10" id="_x0000_s1038" type="#_x0000_t202" style="position:absolute;margin-left:386pt;margin-top:516pt;width:57pt;height:37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Mrs White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17EE2AB" wp14:editId="4BCA826D">
                <wp:simplePos x="0" y="0"/>
                <wp:positionH relativeFrom="margin">
                  <wp:posOffset>2413000</wp:posOffset>
                </wp:positionH>
                <wp:positionV relativeFrom="paragraph">
                  <wp:posOffset>5448300</wp:posOffset>
                </wp:positionV>
                <wp:extent cx="723900" cy="48260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Mrs Allen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EE2AB" id="_x0000_s1039" type="#_x0000_t202" style="position:absolute;margin-left:190pt;margin-top:429pt;width:57pt;height:38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Mrs Allen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2FA744D" wp14:editId="4D4C8C9B">
                <wp:simplePos x="0" y="0"/>
                <wp:positionH relativeFrom="margin">
                  <wp:posOffset>2438400</wp:posOffset>
                </wp:positionH>
                <wp:positionV relativeFrom="paragraph">
                  <wp:posOffset>5994400</wp:posOffset>
                </wp:positionV>
                <wp:extent cx="723900" cy="482600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Mrs Izzard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A744D" id="_x0000_s1040" type="#_x0000_t202" style="position:absolute;margin-left:192pt;margin-top:472pt;width:57pt;height:38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Mrs Izzard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CBAFFF6" wp14:editId="7CFA382F">
                <wp:simplePos x="0" y="0"/>
                <wp:positionH relativeFrom="margin">
                  <wp:posOffset>2451100</wp:posOffset>
                </wp:positionH>
                <wp:positionV relativeFrom="paragraph">
                  <wp:posOffset>6565900</wp:posOffset>
                </wp:positionV>
                <wp:extent cx="723900" cy="46990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Mrs Brandt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AFFF6" id="_x0000_s1041" type="#_x0000_t202" style="position:absolute;margin-left:193pt;margin-top:517pt;width:57pt;height:37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Mrs Brandt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64A6FA4" wp14:editId="10A9B721">
                <wp:simplePos x="0" y="0"/>
                <wp:positionH relativeFrom="margin">
                  <wp:posOffset>1612900</wp:posOffset>
                </wp:positionH>
                <wp:positionV relativeFrom="paragraph">
                  <wp:posOffset>6527800</wp:posOffset>
                </wp:positionV>
                <wp:extent cx="723900" cy="5207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 Hoare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A6FA4" id="_x0000_s1042" type="#_x0000_t202" style="position:absolute;margin-left:127pt;margin-top:514pt;width:57pt;height:4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 Hoare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9E32A94" wp14:editId="7AE55571">
                <wp:simplePos x="0" y="0"/>
                <wp:positionH relativeFrom="margin">
                  <wp:posOffset>762000</wp:posOffset>
                </wp:positionH>
                <wp:positionV relativeFrom="paragraph">
                  <wp:posOffset>7119620</wp:posOffset>
                </wp:positionV>
                <wp:extent cx="723900" cy="444500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32A94" id="_x0000_s1043" type="#_x0000_t202" style="position:absolute;margin-left:60pt;margin-top:560.6pt;width:57pt;height: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B0BBC8C" wp14:editId="1C4D214D">
                <wp:simplePos x="0" y="0"/>
                <wp:positionH relativeFrom="margin">
                  <wp:posOffset>2425700</wp:posOffset>
                </wp:positionH>
                <wp:positionV relativeFrom="paragraph">
                  <wp:posOffset>7124700</wp:posOffset>
                </wp:positionV>
                <wp:extent cx="723900" cy="469900"/>
                <wp:effectExtent l="0" t="0" r="0" b="63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Mrs Perkins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BBC8C" id="_x0000_s1044" type="#_x0000_t202" style="position:absolute;margin-left:191pt;margin-top:561pt;width:57pt;height:37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Mrs Perkins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60343AA" wp14:editId="5647AF8B">
                <wp:simplePos x="0" y="0"/>
                <wp:positionH relativeFrom="margin">
                  <wp:posOffset>3276600</wp:posOffset>
                </wp:positionH>
                <wp:positionV relativeFrom="paragraph">
                  <wp:posOffset>6565900</wp:posOffset>
                </wp:positionV>
                <wp:extent cx="723900" cy="48260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Miss Royal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343AA" id="_x0000_s1045" type="#_x0000_t202" style="position:absolute;margin-left:258pt;margin-top:517pt;width:57pt;height:3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Miss Royal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72638B9" wp14:editId="305AC0CA">
                <wp:simplePos x="0" y="0"/>
                <wp:positionH relativeFrom="margin">
                  <wp:posOffset>1612900</wp:posOffset>
                </wp:positionH>
                <wp:positionV relativeFrom="paragraph">
                  <wp:posOffset>7099300</wp:posOffset>
                </wp:positionV>
                <wp:extent cx="723900" cy="48260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Mr St John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638B9" id="_x0000_s1046" type="#_x0000_t202" style="position:absolute;margin-left:127pt;margin-top:559pt;width:57pt;height:3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Mr St John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4A2C5F9" wp14:editId="1391AAF7">
                <wp:simplePos x="0" y="0"/>
                <wp:positionH relativeFrom="margin">
                  <wp:posOffset>4940300</wp:posOffset>
                </wp:positionH>
                <wp:positionV relativeFrom="paragraph">
                  <wp:posOffset>7086600</wp:posOffset>
                </wp:positionV>
                <wp:extent cx="723900" cy="45720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Miss Orchard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2C5F9" id="_x0000_s1047" type="#_x0000_t202" style="position:absolute;margin-left:389pt;margin-top:558pt;width:57pt;height:3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" stroked="f">
                <v:textbox>
                  <w:txbxContent>
                    <w:p w:rsidR="004014FD" w:rsidRPr="004014FD" w:rsidRDefault="004014FD" w:rsidP="004014FD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Miss Orchard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588079" wp14:editId="1C458B62">
                <wp:simplePos x="0" y="0"/>
                <wp:positionH relativeFrom="margin">
                  <wp:posOffset>4114800</wp:posOffset>
                </wp:positionH>
                <wp:positionV relativeFrom="paragraph">
                  <wp:posOffset>7112000</wp:posOffset>
                </wp:positionV>
                <wp:extent cx="723900" cy="4445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 w:rsidP="004014FD">
                            <w:r w:rsidRPr="004014FD">
                              <w:t>Mrs Hamm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88079" id="_x0000_s1048" type="#_x0000_t202" style="position:absolute;margin-left:324pt;margin-top:560pt;width:57pt;height:3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" stroked="f">
                <v:textbox>
                  <w:txbxContent>
                    <w:p w:rsidR="004014FD" w:rsidRPr="004014FD" w:rsidRDefault="004014FD" w:rsidP="004014FD">
                      <w:r w:rsidRPr="004014FD">
                        <w:t>Mrs Hamm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14F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00F7E2" wp14:editId="4732654E">
                <wp:simplePos x="0" y="0"/>
                <wp:positionH relativeFrom="margin">
                  <wp:posOffset>3302000</wp:posOffset>
                </wp:positionH>
                <wp:positionV relativeFrom="paragraph">
                  <wp:posOffset>7137400</wp:posOffset>
                </wp:positionV>
                <wp:extent cx="723900" cy="4445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4FD" w:rsidRPr="004014FD" w:rsidRDefault="004014FD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014FD">
                              <w:rPr>
                                <w:sz w:val="24"/>
                                <w:szCs w:val="24"/>
                              </w:rPr>
                              <w:t>Mrs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0F7E2" id="_x0000_s1049" type="#_x0000_t202" style="position:absolute;margin-left:260pt;margin-top:562pt;width:57pt;height: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" stroked="f">
                <v:textbox>
                  <w:txbxContent>
                    <w:p w:rsidR="004014FD" w:rsidRPr="004014FD" w:rsidRDefault="004014FD">
                      <w:pPr>
                        <w:rPr>
                          <w:sz w:val="24"/>
                          <w:szCs w:val="24"/>
                        </w:rPr>
                      </w:pPr>
                      <w:r w:rsidRPr="004014FD">
                        <w:rPr>
                          <w:sz w:val="24"/>
                          <w:szCs w:val="24"/>
                        </w:rPr>
                        <w:t>Mrs 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19DA330A" wp14:editId="62E4C5DF">
            <wp:simplePos x="0" y="0"/>
            <wp:positionH relativeFrom="column">
              <wp:posOffset>0</wp:posOffset>
            </wp:positionH>
            <wp:positionV relativeFrom="paragraph">
              <wp:posOffset>444500</wp:posOffset>
            </wp:positionV>
            <wp:extent cx="5791200" cy="836803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8368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214" w:rsidRDefault="001A4214" w:rsidP="00FE7E84">
      <w:pPr>
        <w:spacing w:after="0" w:line="240" w:lineRule="auto"/>
      </w:pPr>
      <w:r>
        <w:separator/>
      </w:r>
    </w:p>
  </w:endnote>
  <w:endnote w:type="continuationSeparator" w:id="0">
    <w:p w:rsidR="001A4214" w:rsidRDefault="001A4214" w:rsidP="00FE7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214" w:rsidRDefault="001A4214" w:rsidP="00FE7E84">
      <w:pPr>
        <w:spacing w:after="0" w:line="240" w:lineRule="auto"/>
      </w:pPr>
      <w:r>
        <w:separator/>
      </w:r>
    </w:p>
  </w:footnote>
  <w:footnote w:type="continuationSeparator" w:id="0">
    <w:p w:rsidR="001A4214" w:rsidRDefault="001A4214" w:rsidP="00FE7E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FD"/>
    <w:rsid w:val="001A4214"/>
    <w:rsid w:val="004014FD"/>
    <w:rsid w:val="00765F3D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9A7B"/>
  <w15:chartTrackingRefBased/>
  <w15:docId w15:val="{30328A9D-5F22-46B5-A375-1FE5B32AA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E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7E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E84"/>
  </w:style>
  <w:style w:type="paragraph" w:styleId="Footer">
    <w:name w:val="footer"/>
    <w:basedOn w:val="Normal"/>
    <w:link w:val="FooterChar"/>
    <w:uiPriority w:val="99"/>
    <w:unhideWhenUsed/>
    <w:rsid w:val="00FE7E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16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2021-01-27T10:47:00Z</dcterms:created>
  <dcterms:modified xsi:type="dcterms:W3CDTF">2021-01-27T11:03:00Z</dcterms:modified>
</cp:coreProperties>
</file>